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BD3" w:rsidRDefault="00FA5BD3" w:rsidP="00080B71">
      <w:pPr>
        <w:jc w:val="right"/>
        <w:outlineLvl w:val="0"/>
        <w:rPr>
          <w:b/>
          <w:bCs/>
          <w:sz w:val="22"/>
          <w:szCs w:val="22"/>
        </w:rPr>
      </w:pPr>
    </w:p>
    <w:p w:rsidR="0042207C" w:rsidRDefault="0042207C">
      <w:pPr>
        <w:jc w:val="center"/>
        <w:outlineLvl w:val="0"/>
        <w:rPr>
          <w:b/>
          <w:bCs/>
          <w:sz w:val="24"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6E6E6"/>
        <w:tblLook w:val="01E0"/>
      </w:tblPr>
      <w:tblGrid>
        <w:gridCol w:w="10065"/>
      </w:tblGrid>
      <w:tr w:rsidR="005F0F8D" w:rsidRPr="00FB354E" w:rsidTr="004F13EF">
        <w:tc>
          <w:tcPr>
            <w:tcW w:w="10065" w:type="dxa"/>
            <w:shd w:val="clear" w:color="auto" w:fill="E6E6E6"/>
          </w:tcPr>
          <w:p w:rsidR="005F0F8D" w:rsidRDefault="005F0F8D" w:rsidP="004F13E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22"/>
                <w:szCs w:val="22"/>
              </w:rPr>
            </w:pPr>
            <w:r w:rsidRPr="00FB354E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:rsidR="005F0F8D" w:rsidRPr="00511F68" w:rsidRDefault="004A160A" w:rsidP="004F13E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Scottish Local Government Election</w:t>
            </w:r>
            <w:r w:rsidR="00464F23">
              <w:rPr>
                <w:rFonts w:ascii="Arial" w:hAnsi="Arial" w:cs="Arial"/>
                <w:b/>
                <w:szCs w:val="24"/>
              </w:rPr>
              <w:t>s</w:t>
            </w:r>
            <w:r>
              <w:rPr>
                <w:rFonts w:ascii="Arial" w:hAnsi="Arial" w:cs="Arial"/>
                <w:b/>
                <w:szCs w:val="24"/>
              </w:rPr>
              <w:t xml:space="preserve"> – (</w:t>
            </w:r>
            <w:r w:rsidR="005F0F8D" w:rsidRPr="00511F68">
              <w:rPr>
                <w:rFonts w:ascii="Arial" w:hAnsi="Arial" w:cs="Arial"/>
                <w:b/>
                <w:szCs w:val="24"/>
              </w:rPr>
              <w:t>Name)</w:t>
            </w:r>
            <w:r>
              <w:rPr>
                <w:rFonts w:ascii="Arial" w:hAnsi="Arial" w:cs="Arial"/>
                <w:b/>
                <w:szCs w:val="24"/>
              </w:rPr>
              <w:t xml:space="preserve"> Council </w:t>
            </w:r>
            <w:r w:rsidR="005F0F8D" w:rsidRPr="00511F68">
              <w:rPr>
                <w:rFonts w:ascii="Arial" w:hAnsi="Arial" w:cs="Arial"/>
                <w:b/>
                <w:szCs w:val="24"/>
              </w:rPr>
              <w:t>– Thursday 4 May 2017</w:t>
            </w:r>
          </w:p>
          <w:p w:rsidR="005F0F8D" w:rsidRPr="00511F68" w:rsidRDefault="005F0F8D" w:rsidP="004F13E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5F0F8D" w:rsidRDefault="005F0F8D" w:rsidP="005F0F8D">
            <w:pPr>
              <w:jc w:val="center"/>
              <w:outlineLv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Notice</w:t>
            </w:r>
            <w:r w:rsidRPr="00A67C20">
              <w:rPr>
                <w:b/>
                <w:bCs/>
                <w:sz w:val="24"/>
              </w:rPr>
              <w:t xml:space="preserve"> of </w:t>
            </w:r>
            <w:r>
              <w:rPr>
                <w:b/>
                <w:bCs/>
                <w:sz w:val="24"/>
              </w:rPr>
              <w:t xml:space="preserve">Candidates and </w:t>
            </w:r>
            <w:r w:rsidRPr="00A67C20">
              <w:rPr>
                <w:b/>
                <w:bCs/>
                <w:sz w:val="24"/>
              </w:rPr>
              <w:t>Election Agents</w:t>
            </w:r>
          </w:p>
          <w:p w:rsidR="005F0F8D" w:rsidRDefault="005F0F8D" w:rsidP="005F0F8D">
            <w:pPr>
              <w:jc w:val="center"/>
              <w:outlineLvl w:val="0"/>
              <w:rPr>
                <w:b/>
                <w:bCs/>
                <w:sz w:val="24"/>
              </w:rPr>
            </w:pPr>
          </w:p>
          <w:p w:rsidR="005F0F8D" w:rsidRDefault="005F0F8D" w:rsidP="005F0F8D">
            <w:pPr>
              <w:jc w:val="center"/>
              <w:outlineLv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Ward (No and Name)</w:t>
            </w:r>
          </w:p>
          <w:p w:rsidR="005F0F8D" w:rsidRPr="00FB354E" w:rsidRDefault="005F0F8D" w:rsidP="004F13E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5F0F8D" w:rsidRPr="001D5186" w:rsidRDefault="005F0F8D" w:rsidP="005F0F8D">
      <w:pPr>
        <w:rPr>
          <w:rFonts w:cs="Arial"/>
          <w:b/>
          <w:sz w:val="24"/>
        </w:rPr>
      </w:pPr>
    </w:p>
    <w:p w:rsidR="00A5770D" w:rsidRPr="00A67C20" w:rsidRDefault="005F0F8D">
      <w:pPr>
        <w:jc w:val="center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</w:p>
    <w:p w:rsidR="003707CB" w:rsidRPr="00AE7127" w:rsidRDefault="003707CB">
      <w:pPr>
        <w:rPr>
          <w:sz w:val="16"/>
          <w:szCs w:val="16"/>
        </w:rPr>
      </w:pPr>
    </w:p>
    <w:p w:rsidR="003707CB" w:rsidRDefault="003707CB" w:rsidP="00D1724D">
      <w:pPr>
        <w:tabs>
          <w:tab w:val="left" w:pos="1530"/>
        </w:tabs>
        <w:rPr>
          <w:sz w:val="22"/>
          <w:szCs w:val="22"/>
        </w:rPr>
      </w:pPr>
      <w:r w:rsidRPr="00D1724D">
        <w:rPr>
          <w:sz w:val="22"/>
          <w:szCs w:val="22"/>
        </w:rPr>
        <w:t xml:space="preserve">I, </w:t>
      </w:r>
      <w:r w:rsidR="002E06DE">
        <w:rPr>
          <w:sz w:val="22"/>
          <w:szCs w:val="22"/>
        </w:rPr>
        <w:t>(Name)</w:t>
      </w:r>
      <w:r w:rsidRPr="00D1724D">
        <w:rPr>
          <w:sz w:val="22"/>
          <w:szCs w:val="22"/>
        </w:rPr>
        <w:t xml:space="preserve">, Returning Officer for the </w:t>
      </w:r>
      <w:r w:rsidR="00F84610" w:rsidRPr="00D1724D">
        <w:rPr>
          <w:sz w:val="22"/>
          <w:szCs w:val="22"/>
        </w:rPr>
        <w:t xml:space="preserve">Election of Councillor to serve in Ward </w:t>
      </w:r>
      <w:r w:rsidR="005F0F8D">
        <w:rPr>
          <w:sz w:val="22"/>
          <w:szCs w:val="22"/>
        </w:rPr>
        <w:t xml:space="preserve">(No and Name) of (Council Name) Council </w:t>
      </w:r>
      <w:r w:rsidRPr="00D1724D">
        <w:rPr>
          <w:sz w:val="22"/>
          <w:szCs w:val="22"/>
        </w:rPr>
        <w:t xml:space="preserve">to be held on </w:t>
      </w:r>
      <w:r w:rsidR="0052234D" w:rsidRPr="00D01646">
        <w:rPr>
          <w:b/>
          <w:sz w:val="22"/>
          <w:szCs w:val="22"/>
        </w:rPr>
        <w:t xml:space="preserve">Thursday </w:t>
      </w:r>
      <w:r w:rsidR="00D137A6">
        <w:rPr>
          <w:b/>
          <w:sz w:val="22"/>
          <w:szCs w:val="22"/>
        </w:rPr>
        <w:t>4 May 2017</w:t>
      </w:r>
      <w:r w:rsidRPr="00D1724D">
        <w:rPr>
          <w:sz w:val="22"/>
          <w:szCs w:val="22"/>
        </w:rPr>
        <w:t xml:space="preserve">, hereby give Notice, in terms of Section 67(6) of the Representation of the People Act 1983, as amended, </w:t>
      </w:r>
      <w:r w:rsidR="00F84610" w:rsidRPr="00D1724D">
        <w:rPr>
          <w:sz w:val="22"/>
          <w:szCs w:val="22"/>
        </w:rPr>
        <w:t>that th</w:t>
      </w:r>
      <w:r w:rsidR="005B7B74">
        <w:rPr>
          <w:sz w:val="22"/>
          <w:szCs w:val="22"/>
        </w:rPr>
        <w:t>e Election Agents appointed by C</w:t>
      </w:r>
      <w:r w:rsidR="00F84610" w:rsidRPr="00D1724D">
        <w:rPr>
          <w:sz w:val="22"/>
          <w:szCs w:val="22"/>
        </w:rPr>
        <w:t xml:space="preserve">andidates </w:t>
      </w:r>
      <w:r w:rsidR="00D1724D">
        <w:rPr>
          <w:sz w:val="22"/>
          <w:szCs w:val="22"/>
        </w:rPr>
        <w:t xml:space="preserve">at the above </w:t>
      </w:r>
      <w:r w:rsidR="002E06DE">
        <w:rPr>
          <w:sz w:val="22"/>
          <w:szCs w:val="22"/>
        </w:rPr>
        <w:t>E</w:t>
      </w:r>
      <w:r w:rsidRPr="00D1724D">
        <w:rPr>
          <w:sz w:val="22"/>
          <w:szCs w:val="22"/>
        </w:rPr>
        <w:t>lection are as follows:-</w:t>
      </w:r>
    </w:p>
    <w:p w:rsidR="00395630" w:rsidRPr="00D1724D" w:rsidRDefault="00395630" w:rsidP="00D1724D">
      <w:pPr>
        <w:tabs>
          <w:tab w:val="left" w:pos="1530"/>
        </w:tabs>
        <w:rPr>
          <w:sz w:val="22"/>
          <w:szCs w:val="22"/>
        </w:rPr>
      </w:pPr>
    </w:p>
    <w:p w:rsidR="000B3C5E" w:rsidRPr="00B17DEF" w:rsidRDefault="000B3C5E" w:rsidP="00D1724D">
      <w:pPr>
        <w:tabs>
          <w:tab w:val="left" w:pos="1530"/>
        </w:tabs>
        <w:rPr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4"/>
        <w:gridCol w:w="3402"/>
        <w:gridCol w:w="2977"/>
      </w:tblGrid>
      <w:tr w:rsidR="005F0F8D" w:rsidRPr="00D1724D" w:rsidTr="005F0F8D">
        <w:tc>
          <w:tcPr>
            <w:tcW w:w="3794" w:type="dxa"/>
          </w:tcPr>
          <w:p w:rsidR="005F0F8D" w:rsidRPr="00D1724D" w:rsidRDefault="005F0F8D" w:rsidP="00D1724D">
            <w:pPr>
              <w:tabs>
                <w:tab w:val="left" w:pos="153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Name and Address of C</w:t>
            </w:r>
            <w:r w:rsidRPr="00D1724D">
              <w:rPr>
                <w:b/>
                <w:bCs/>
                <w:sz w:val="22"/>
                <w:szCs w:val="22"/>
              </w:rPr>
              <w:t>andidate</w:t>
            </w:r>
          </w:p>
          <w:p w:rsidR="005F0F8D" w:rsidRPr="00D1724D" w:rsidRDefault="005F0F8D" w:rsidP="00D1724D">
            <w:pPr>
              <w:tabs>
                <w:tab w:val="left" w:pos="153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(C</w:t>
            </w:r>
            <w:r w:rsidRPr="00D1724D">
              <w:rPr>
                <w:b/>
                <w:bCs/>
                <w:sz w:val="22"/>
                <w:szCs w:val="22"/>
              </w:rPr>
              <w:t>andidate’s description)</w:t>
            </w:r>
          </w:p>
        </w:tc>
        <w:tc>
          <w:tcPr>
            <w:tcW w:w="3402" w:type="dxa"/>
          </w:tcPr>
          <w:p w:rsidR="005F0F8D" w:rsidRPr="00D1724D" w:rsidRDefault="005F0F8D" w:rsidP="005F0F8D">
            <w:pPr>
              <w:tabs>
                <w:tab w:val="left" w:pos="153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Name and Address of Election A</w:t>
            </w:r>
            <w:r w:rsidRPr="00D1724D">
              <w:rPr>
                <w:b/>
                <w:bCs/>
                <w:sz w:val="22"/>
                <w:szCs w:val="22"/>
              </w:rPr>
              <w:t>gent</w:t>
            </w:r>
          </w:p>
        </w:tc>
        <w:tc>
          <w:tcPr>
            <w:tcW w:w="2977" w:type="dxa"/>
          </w:tcPr>
          <w:p w:rsidR="005F0F8D" w:rsidRPr="00D1724D" w:rsidRDefault="005F0F8D" w:rsidP="00D1724D">
            <w:pPr>
              <w:tabs>
                <w:tab w:val="left" w:pos="1530"/>
              </w:tabs>
              <w:rPr>
                <w:b/>
                <w:bCs/>
                <w:sz w:val="22"/>
                <w:szCs w:val="22"/>
              </w:rPr>
            </w:pPr>
            <w:r w:rsidRPr="00D1724D">
              <w:rPr>
                <w:b/>
                <w:bCs/>
                <w:sz w:val="22"/>
                <w:szCs w:val="22"/>
              </w:rPr>
              <w:t>Office to which claims, etc may be sent</w:t>
            </w:r>
          </w:p>
        </w:tc>
      </w:tr>
      <w:tr w:rsidR="005F0F8D" w:rsidRPr="00B65213" w:rsidTr="005F0F8D">
        <w:tc>
          <w:tcPr>
            <w:tcW w:w="3794" w:type="dxa"/>
          </w:tcPr>
          <w:p w:rsidR="005F0F8D" w:rsidRPr="00F47E71" w:rsidRDefault="005F0F8D" w:rsidP="00763B81">
            <w:pPr>
              <w:tabs>
                <w:tab w:val="left" w:pos="153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5F0F8D" w:rsidRPr="00B65213" w:rsidRDefault="005F0F8D" w:rsidP="00D1724D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5F0F8D" w:rsidRPr="00B65213" w:rsidRDefault="005F0F8D" w:rsidP="00D1724D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</w:tr>
      <w:tr w:rsidR="005F0F8D" w:rsidRPr="00B65213" w:rsidTr="005F0F8D">
        <w:tc>
          <w:tcPr>
            <w:tcW w:w="3794" w:type="dxa"/>
          </w:tcPr>
          <w:p w:rsidR="005F0F8D" w:rsidRPr="00F47E71" w:rsidRDefault="005F0F8D" w:rsidP="008246C0">
            <w:pPr>
              <w:tabs>
                <w:tab w:val="left" w:pos="153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5F0F8D" w:rsidRPr="00B65213" w:rsidRDefault="005F0F8D" w:rsidP="00635E8A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5F0F8D" w:rsidRPr="00B65213" w:rsidRDefault="005F0F8D" w:rsidP="008246C0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</w:tr>
      <w:tr w:rsidR="005F0F8D" w:rsidRPr="00B65213" w:rsidTr="005F0F8D">
        <w:tc>
          <w:tcPr>
            <w:tcW w:w="3794" w:type="dxa"/>
          </w:tcPr>
          <w:p w:rsidR="005F0F8D" w:rsidRPr="00F47E71" w:rsidRDefault="005F0F8D" w:rsidP="00635E8A">
            <w:pPr>
              <w:tabs>
                <w:tab w:val="left" w:pos="153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5F0F8D" w:rsidRPr="00B65213" w:rsidRDefault="005F0F8D" w:rsidP="00635E8A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5F0F8D" w:rsidRPr="00B65213" w:rsidRDefault="005F0F8D" w:rsidP="008246C0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</w:tr>
      <w:tr w:rsidR="005F0F8D" w:rsidRPr="00B65213" w:rsidTr="005F0F8D">
        <w:tc>
          <w:tcPr>
            <w:tcW w:w="3794" w:type="dxa"/>
          </w:tcPr>
          <w:p w:rsidR="005F0F8D" w:rsidRPr="00F47E71" w:rsidRDefault="005F0F8D" w:rsidP="00893386">
            <w:pPr>
              <w:tabs>
                <w:tab w:val="left" w:pos="153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5F0F8D" w:rsidRPr="00B65213" w:rsidRDefault="005F0F8D" w:rsidP="00893386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5F0F8D" w:rsidRPr="00B65213" w:rsidRDefault="005F0F8D" w:rsidP="00893386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</w:tr>
      <w:tr w:rsidR="005F0F8D" w:rsidRPr="00B65213" w:rsidTr="005F0F8D">
        <w:tc>
          <w:tcPr>
            <w:tcW w:w="3794" w:type="dxa"/>
          </w:tcPr>
          <w:p w:rsidR="005F0F8D" w:rsidRPr="00F47E71" w:rsidRDefault="005F0F8D" w:rsidP="00893386">
            <w:pPr>
              <w:tabs>
                <w:tab w:val="left" w:pos="153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5F0F8D" w:rsidRPr="00B65213" w:rsidRDefault="005F0F8D" w:rsidP="00893386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5F0F8D" w:rsidRPr="00B65213" w:rsidRDefault="005F0F8D" w:rsidP="00893386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</w:tr>
    </w:tbl>
    <w:p w:rsidR="00E5601A" w:rsidRDefault="00E5601A" w:rsidP="00FC4EFF">
      <w:pPr>
        <w:jc w:val="center"/>
        <w:rPr>
          <w:noProof/>
          <w:lang w:eastAsia="en-GB"/>
        </w:rPr>
      </w:pPr>
    </w:p>
    <w:p w:rsidR="009B350E" w:rsidRDefault="009B350E" w:rsidP="00FC4EFF">
      <w:pPr>
        <w:jc w:val="center"/>
      </w:pPr>
    </w:p>
    <w:p w:rsidR="00E5601A" w:rsidRDefault="00E5601A" w:rsidP="00FC4EFF">
      <w:pPr>
        <w:jc w:val="center"/>
        <w:rPr>
          <w:b/>
        </w:rPr>
      </w:pPr>
    </w:p>
    <w:p w:rsidR="003707CB" w:rsidRPr="00FC4EFF" w:rsidRDefault="002E06DE" w:rsidP="00FC4EFF">
      <w:pPr>
        <w:jc w:val="center"/>
        <w:rPr>
          <w:b/>
        </w:rPr>
      </w:pPr>
      <w:r>
        <w:rPr>
          <w:b/>
        </w:rPr>
        <w:t>(Name)</w:t>
      </w:r>
    </w:p>
    <w:p w:rsidR="003707CB" w:rsidRPr="00FC4EFF" w:rsidRDefault="003707CB" w:rsidP="00FC4EFF">
      <w:pPr>
        <w:jc w:val="center"/>
        <w:rPr>
          <w:b/>
        </w:rPr>
      </w:pPr>
      <w:r w:rsidRPr="00FC4EFF">
        <w:rPr>
          <w:b/>
        </w:rPr>
        <w:t>Returning Officer</w:t>
      </w:r>
    </w:p>
    <w:p w:rsidR="003707CB" w:rsidRPr="00D1724D" w:rsidRDefault="007E63E9">
      <w:pPr>
        <w:rPr>
          <w:sz w:val="22"/>
          <w:szCs w:val="22"/>
        </w:rPr>
        <w:sectPr w:rsidR="003707CB" w:rsidRPr="00D1724D" w:rsidSect="00E177A7">
          <w:footerReference w:type="default" r:id="rId6"/>
          <w:pgSz w:w="11906" w:h="16838"/>
          <w:pgMar w:top="180" w:right="566" w:bottom="0" w:left="720" w:header="708" w:footer="776" w:gutter="0"/>
          <w:pgNumType w:start="1"/>
          <w:cols w:space="708"/>
          <w:docGrid w:linePitch="360"/>
        </w:sectPr>
      </w:pPr>
      <w:r>
        <w:rPr>
          <w:sz w:val="22"/>
          <w:szCs w:val="22"/>
        </w:rPr>
        <w:t xml:space="preserve">Date: </w:t>
      </w:r>
      <w:r w:rsidR="00D137A6">
        <w:rPr>
          <w:sz w:val="22"/>
          <w:szCs w:val="22"/>
        </w:rPr>
        <w:t>(DATE)</w:t>
      </w:r>
    </w:p>
    <w:p w:rsidR="003707CB" w:rsidRDefault="003707CB" w:rsidP="00E34C28"/>
    <w:sectPr w:rsidR="003707CB" w:rsidSect="003707CB">
      <w:footerReference w:type="default" r:id="rId7"/>
      <w:type w:val="continuous"/>
      <w:pgSz w:w="11906" w:h="16838"/>
      <w:pgMar w:top="719" w:right="566" w:bottom="719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6C0" w:rsidRDefault="008246C0">
      <w:r>
        <w:separator/>
      </w:r>
    </w:p>
  </w:endnote>
  <w:endnote w:type="continuationSeparator" w:id="0">
    <w:p w:rsidR="008246C0" w:rsidRDefault="00824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4A9" w:rsidRPr="00E47622" w:rsidRDefault="008E04A9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>Printed and p</w:t>
    </w:r>
    <w:r w:rsidRPr="00E47622">
      <w:rPr>
        <w:sz w:val="16"/>
        <w:szCs w:val="16"/>
      </w:rPr>
      <w:t xml:space="preserve">ublished by </w:t>
    </w:r>
    <w:r w:rsidR="002E06DE">
      <w:rPr>
        <w:noProof/>
        <w:sz w:val="16"/>
        <w:szCs w:val="16"/>
      </w:rPr>
      <w:t>(Name)</w:t>
    </w:r>
    <w:r w:rsidRPr="00E47622">
      <w:rPr>
        <w:sz w:val="16"/>
        <w:szCs w:val="16"/>
      </w:rPr>
      <w:t xml:space="preserve">, </w:t>
    </w:r>
    <w:r w:rsidRPr="00E47622">
      <w:rPr>
        <w:noProof/>
        <w:sz w:val="16"/>
        <w:szCs w:val="16"/>
      </w:rPr>
      <w:t>Returning Officer</w:t>
    </w:r>
    <w:r w:rsidR="002E06DE">
      <w:rPr>
        <w:sz w:val="16"/>
        <w:szCs w:val="16"/>
      </w:rPr>
      <w:t>, (Name)</w:t>
    </w:r>
    <w:r w:rsidRPr="00E47622">
      <w:rPr>
        <w:sz w:val="16"/>
        <w:szCs w:val="16"/>
      </w:rPr>
      <w:t xml:space="preserve"> Council, </w:t>
    </w:r>
    <w:r w:rsidR="002E06DE">
      <w:rPr>
        <w:noProof/>
        <w:sz w:val="16"/>
        <w:szCs w:val="16"/>
      </w:rPr>
      <w:t>(Address)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4A9" w:rsidRDefault="008E04A9">
    <w:pPr>
      <w:pStyle w:val="Footer"/>
      <w:jc w:val="center"/>
      <w:rPr>
        <w:sz w:val="16"/>
      </w:rPr>
    </w:pPr>
    <w:r>
      <w:rPr>
        <w:sz w:val="16"/>
      </w:rPr>
      <w:t xml:space="preserve">Published and printed by </w:t>
    </w:r>
    <w:r>
      <w:rPr>
        <w:noProof/>
        <w:sz w:val="16"/>
      </w:rPr>
      <w:t>«Officer_Name»</w:t>
    </w:r>
    <w:r>
      <w:rPr>
        <w:sz w:val="16"/>
      </w:rPr>
      <w:t xml:space="preserve">, </w:t>
    </w:r>
    <w:r>
      <w:rPr>
        <w:noProof/>
        <w:sz w:val="16"/>
      </w:rPr>
      <w:t>«Officer_Title»</w:t>
    </w:r>
    <w:r>
      <w:rPr>
        <w:sz w:val="16"/>
      </w:rPr>
      <w:t xml:space="preserve">, </w:t>
    </w:r>
    <w:r>
      <w:rPr>
        <w:noProof/>
        <w:sz w:val="16"/>
      </w:rPr>
      <w:t>«Office_Address_2»</w:t>
    </w:r>
    <w:r>
      <w:rPr>
        <w:sz w:val="16"/>
      </w:rPr>
      <w:t xml:space="preserve">, </w:t>
    </w:r>
    <w:r>
      <w:rPr>
        <w:noProof/>
        <w:sz w:val="16"/>
      </w:rPr>
      <w:t>«Office_Address_3»</w:t>
    </w:r>
    <w:r>
      <w:rPr>
        <w:sz w:val="16"/>
      </w:rPr>
      <w:t xml:space="preserve">, </w:t>
    </w:r>
    <w:r>
      <w:rPr>
        <w:noProof/>
        <w:sz w:val="16"/>
      </w:rPr>
      <w:t>«Office_Address_4»«Office_Address_5»</w:t>
    </w:r>
    <w:r>
      <w:rPr>
        <w:sz w:val="16"/>
      </w:rPr>
      <w:t xml:space="preserve">  </w:t>
    </w:r>
    <w:r>
      <w:rPr>
        <w:noProof/>
        <w:sz w:val="16"/>
      </w:rPr>
      <w:t>«Office_Postcode»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6C0" w:rsidRDefault="008246C0">
      <w:r>
        <w:separator/>
      </w:r>
    </w:p>
  </w:footnote>
  <w:footnote w:type="continuationSeparator" w:id="0">
    <w:p w:rsidR="008246C0" w:rsidRDefault="008246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attachedTemplate r:id="rId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506"/>
    <w:rsid w:val="00001AB6"/>
    <w:rsid w:val="000252DF"/>
    <w:rsid w:val="0004304A"/>
    <w:rsid w:val="000618DA"/>
    <w:rsid w:val="0006472F"/>
    <w:rsid w:val="00080B71"/>
    <w:rsid w:val="000A04A8"/>
    <w:rsid w:val="000B3C5E"/>
    <w:rsid w:val="000D05B5"/>
    <w:rsid w:val="000F3240"/>
    <w:rsid w:val="000F73D9"/>
    <w:rsid w:val="001016E6"/>
    <w:rsid w:val="00107785"/>
    <w:rsid w:val="001144BC"/>
    <w:rsid w:val="001224E4"/>
    <w:rsid w:val="00124484"/>
    <w:rsid w:val="001609EB"/>
    <w:rsid w:val="00183876"/>
    <w:rsid w:val="001B4909"/>
    <w:rsid w:val="001B5963"/>
    <w:rsid w:val="001D4A90"/>
    <w:rsid w:val="001D578B"/>
    <w:rsid w:val="001E52BD"/>
    <w:rsid w:val="001E7933"/>
    <w:rsid w:val="001F333C"/>
    <w:rsid w:val="0021053A"/>
    <w:rsid w:val="00214A5B"/>
    <w:rsid w:val="00235C1F"/>
    <w:rsid w:val="0024236B"/>
    <w:rsid w:val="00244A97"/>
    <w:rsid w:val="002733A7"/>
    <w:rsid w:val="00291CEA"/>
    <w:rsid w:val="00291DD0"/>
    <w:rsid w:val="00296163"/>
    <w:rsid w:val="002E06DE"/>
    <w:rsid w:val="002E29DA"/>
    <w:rsid w:val="003046BA"/>
    <w:rsid w:val="0034571A"/>
    <w:rsid w:val="003539D7"/>
    <w:rsid w:val="003670CE"/>
    <w:rsid w:val="003707CB"/>
    <w:rsid w:val="00387C9A"/>
    <w:rsid w:val="00395630"/>
    <w:rsid w:val="003B2F01"/>
    <w:rsid w:val="003B5AD2"/>
    <w:rsid w:val="003D016F"/>
    <w:rsid w:val="003D2BC6"/>
    <w:rsid w:val="003D3157"/>
    <w:rsid w:val="003D7E5C"/>
    <w:rsid w:val="003E59BF"/>
    <w:rsid w:val="003E7DB6"/>
    <w:rsid w:val="00405993"/>
    <w:rsid w:val="00416E7C"/>
    <w:rsid w:val="0042207C"/>
    <w:rsid w:val="0043578D"/>
    <w:rsid w:val="00444D7C"/>
    <w:rsid w:val="00460E0C"/>
    <w:rsid w:val="00464F23"/>
    <w:rsid w:val="00471036"/>
    <w:rsid w:val="004A160A"/>
    <w:rsid w:val="004B51C5"/>
    <w:rsid w:val="004D376E"/>
    <w:rsid w:val="004F0BCB"/>
    <w:rsid w:val="0052234D"/>
    <w:rsid w:val="0052442D"/>
    <w:rsid w:val="00524CB8"/>
    <w:rsid w:val="00536508"/>
    <w:rsid w:val="00545809"/>
    <w:rsid w:val="00551193"/>
    <w:rsid w:val="00556D17"/>
    <w:rsid w:val="00565033"/>
    <w:rsid w:val="0057101E"/>
    <w:rsid w:val="00596D56"/>
    <w:rsid w:val="005B7B74"/>
    <w:rsid w:val="005C2240"/>
    <w:rsid w:val="005D259F"/>
    <w:rsid w:val="005D30FA"/>
    <w:rsid w:val="005F0927"/>
    <w:rsid w:val="005F0F8D"/>
    <w:rsid w:val="006021CB"/>
    <w:rsid w:val="00603FEA"/>
    <w:rsid w:val="006046C6"/>
    <w:rsid w:val="006177F7"/>
    <w:rsid w:val="006327D4"/>
    <w:rsid w:val="00635E8A"/>
    <w:rsid w:val="00646FAD"/>
    <w:rsid w:val="00652870"/>
    <w:rsid w:val="0066173C"/>
    <w:rsid w:val="006709DF"/>
    <w:rsid w:val="00683732"/>
    <w:rsid w:val="006847D5"/>
    <w:rsid w:val="006930A4"/>
    <w:rsid w:val="006C490D"/>
    <w:rsid w:val="006D4781"/>
    <w:rsid w:val="006F4154"/>
    <w:rsid w:val="00702C1E"/>
    <w:rsid w:val="00711C28"/>
    <w:rsid w:val="007126F3"/>
    <w:rsid w:val="007309D3"/>
    <w:rsid w:val="0073797B"/>
    <w:rsid w:val="00750626"/>
    <w:rsid w:val="00750C92"/>
    <w:rsid w:val="00760E0C"/>
    <w:rsid w:val="00763B81"/>
    <w:rsid w:val="0076436A"/>
    <w:rsid w:val="00785A8E"/>
    <w:rsid w:val="007979C3"/>
    <w:rsid w:val="007B485D"/>
    <w:rsid w:val="007B5FF0"/>
    <w:rsid w:val="007B7219"/>
    <w:rsid w:val="007D17D8"/>
    <w:rsid w:val="007E63E9"/>
    <w:rsid w:val="007E6CC8"/>
    <w:rsid w:val="00813F04"/>
    <w:rsid w:val="008243B1"/>
    <w:rsid w:val="008246C0"/>
    <w:rsid w:val="00843604"/>
    <w:rsid w:val="008551CC"/>
    <w:rsid w:val="008A23BC"/>
    <w:rsid w:val="008A3933"/>
    <w:rsid w:val="008A5A6D"/>
    <w:rsid w:val="008B1B34"/>
    <w:rsid w:val="008B2EC1"/>
    <w:rsid w:val="008B6101"/>
    <w:rsid w:val="008C5175"/>
    <w:rsid w:val="008C6CCB"/>
    <w:rsid w:val="008D13A3"/>
    <w:rsid w:val="008D50DB"/>
    <w:rsid w:val="008E04A9"/>
    <w:rsid w:val="008F66A2"/>
    <w:rsid w:val="00913C51"/>
    <w:rsid w:val="00936E3A"/>
    <w:rsid w:val="0094437D"/>
    <w:rsid w:val="00972CB9"/>
    <w:rsid w:val="00977135"/>
    <w:rsid w:val="009A715E"/>
    <w:rsid w:val="009B350E"/>
    <w:rsid w:val="009C4369"/>
    <w:rsid w:val="009F0039"/>
    <w:rsid w:val="009F6A2E"/>
    <w:rsid w:val="00A0408B"/>
    <w:rsid w:val="00A10855"/>
    <w:rsid w:val="00A12171"/>
    <w:rsid w:val="00A17D14"/>
    <w:rsid w:val="00A20F80"/>
    <w:rsid w:val="00A213F0"/>
    <w:rsid w:val="00A301B4"/>
    <w:rsid w:val="00A317D3"/>
    <w:rsid w:val="00A55990"/>
    <w:rsid w:val="00A5770D"/>
    <w:rsid w:val="00A6480C"/>
    <w:rsid w:val="00A67C20"/>
    <w:rsid w:val="00AB7D86"/>
    <w:rsid w:val="00AD7C48"/>
    <w:rsid w:val="00AE7127"/>
    <w:rsid w:val="00B022E7"/>
    <w:rsid w:val="00B1610B"/>
    <w:rsid w:val="00B17DEF"/>
    <w:rsid w:val="00B23389"/>
    <w:rsid w:val="00B278EE"/>
    <w:rsid w:val="00B377C6"/>
    <w:rsid w:val="00B46AA8"/>
    <w:rsid w:val="00B537FF"/>
    <w:rsid w:val="00B65213"/>
    <w:rsid w:val="00B67DFA"/>
    <w:rsid w:val="00B97694"/>
    <w:rsid w:val="00BA5E7B"/>
    <w:rsid w:val="00BC05E0"/>
    <w:rsid w:val="00BE7A5A"/>
    <w:rsid w:val="00C11DDD"/>
    <w:rsid w:val="00C13039"/>
    <w:rsid w:val="00C20842"/>
    <w:rsid w:val="00C619D1"/>
    <w:rsid w:val="00C71711"/>
    <w:rsid w:val="00C74AAB"/>
    <w:rsid w:val="00CF51C8"/>
    <w:rsid w:val="00D01646"/>
    <w:rsid w:val="00D137A6"/>
    <w:rsid w:val="00D15173"/>
    <w:rsid w:val="00D1724D"/>
    <w:rsid w:val="00D24044"/>
    <w:rsid w:val="00D33AF4"/>
    <w:rsid w:val="00D4601A"/>
    <w:rsid w:val="00D82254"/>
    <w:rsid w:val="00DB189B"/>
    <w:rsid w:val="00DC1E3A"/>
    <w:rsid w:val="00DD6506"/>
    <w:rsid w:val="00DF5792"/>
    <w:rsid w:val="00E01ACF"/>
    <w:rsid w:val="00E03584"/>
    <w:rsid w:val="00E14993"/>
    <w:rsid w:val="00E177A7"/>
    <w:rsid w:val="00E27D67"/>
    <w:rsid w:val="00E34C28"/>
    <w:rsid w:val="00E459F8"/>
    <w:rsid w:val="00E47622"/>
    <w:rsid w:val="00E5601A"/>
    <w:rsid w:val="00E76496"/>
    <w:rsid w:val="00E770A1"/>
    <w:rsid w:val="00EC50A2"/>
    <w:rsid w:val="00ED00B0"/>
    <w:rsid w:val="00ED36FA"/>
    <w:rsid w:val="00F04383"/>
    <w:rsid w:val="00F47E71"/>
    <w:rsid w:val="00F7407B"/>
    <w:rsid w:val="00F84610"/>
    <w:rsid w:val="00FA5BD3"/>
    <w:rsid w:val="00FB5FD3"/>
    <w:rsid w:val="00FC4EFF"/>
    <w:rsid w:val="00FE2F41"/>
    <w:rsid w:val="00FF4435"/>
    <w:rsid w:val="00FF4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7933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79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7933"/>
    <w:pPr>
      <w:tabs>
        <w:tab w:val="center" w:pos="4153"/>
        <w:tab w:val="right" w:pos="8306"/>
      </w:tabs>
    </w:pPr>
  </w:style>
  <w:style w:type="paragraph" w:customStyle="1" w:styleId="Code">
    <w:name w:val="Code"/>
    <w:basedOn w:val="Normal"/>
    <w:rsid w:val="001E793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DocumentMap">
    <w:name w:val="Document Map"/>
    <w:basedOn w:val="Normal"/>
    <w:semiHidden/>
    <w:rsid w:val="001E7933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link w:val="BodyTextChar"/>
    <w:rsid w:val="00416E7C"/>
    <w:rPr>
      <w:rFonts w:ascii="Tms Rmn" w:hAnsi="Tms Rmn"/>
      <w:color w:val="000000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16E7C"/>
    <w:rPr>
      <w:rFonts w:ascii="Tms Rmn" w:hAnsi="Tms Rmn"/>
      <w:color w:val="000000"/>
      <w:sz w:val="24"/>
      <w:lang w:val="en-US" w:eastAsia="en-GB" w:bidi="ar-SA"/>
    </w:rPr>
  </w:style>
  <w:style w:type="paragraph" w:styleId="BalloonText">
    <w:name w:val="Balloon Text"/>
    <w:basedOn w:val="Normal"/>
    <w:semiHidden/>
    <w:rsid w:val="00A213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flex\live\eros\macros\halnotic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halnotice</Template>
  <TotalTime>12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Halarose Borough Council</vt:lpstr>
    </vt:vector>
  </TitlesOfParts>
  <Company>Halarose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Halarose Borough Council</dc:title>
  <dc:creator>SLC</dc:creator>
  <cp:lastModifiedBy>mackiesh</cp:lastModifiedBy>
  <cp:revision>6</cp:revision>
  <cp:lastPrinted>2016-09-04T20:58:00Z</cp:lastPrinted>
  <dcterms:created xsi:type="dcterms:W3CDTF">2016-08-23T08:00:00Z</dcterms:created>
  <dcterms:modified xsi:type="dcterms:W3CDTF">2017-01-11T15:04:00Z</dcterms:modified>
</cp:coreProperties>
</file>